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525D0" w14:textId="77777777" w:rsidR="00F35462" w:rsidRDefault="00F35462" w:rsidP="00F3546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SHOTILWORTH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7A87DE6" w14:textId="77777777" w:rsidR="00F35462" w:rsidRDefault="00F35462" w:rsidP="00F3546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Blackburn, Lancashire. Gentleman.</w:t>
      </w:r>
    </w:p>
    <w:p w14:paraId="35F29228" w14:textId="77777777" w:rsidR="00F35462" w:rsidRDefault="00F35462" w:rsidP="00F35462">
      <w:pPr>
        <w:pStyle w:val="NoSpacing"/>
        <w:jc w:val="both"/>
        <w:rPr>
          <w:rFonts w:cs="Times New Roman"/>
          <w:szCs w:val="24"/>
        </w:rPr>
      </w:pPr>
    </w:p>
    <w:p w14:paraId="35DDEBD0" w14:textId="77777777" w:rsidR="00F35462" w:rsidRDefault="00F35462" w:rsidP="00F35462">
      <w:pPr>
        <w:pStyle w:val="NoSpacing"/>
        <w:jc w:val="both"/>
        <w:rPr>
          <w:rFonts w:cs="Times New Roman"/>
          <w:szCs w:val="24"/>
        </w:rPr>
      </w:pPr>
    </w:p>
    <w:p w14:paraId="1DAC57E4" w14:textId="77777777" w:rsidR="00F35462" w:rsidRDefault="00F35462" w:rsidP="00F3546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Christopher Parsons, clerk(q.v.), brought a plaint of trespass, taking and</w:t>
      </w:r>
    </w:p>
    <w:p w14:paraId="77B48AAF" w14:textId="77777777" w:rsidR="00F35462" w:rsidRDefault="00F35462" w:rsidP="00F3546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assault against him and at least 32 others.</w:t>
      </w:r>
    </w:p>
    <w:p w14:paraId="64395901" w14:textId="77777777" w:rsidR="00F35462" w:rsidRDefault="00F35462" w:rsidP="00F3546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71857E7" w14:textId="77777777" w:rsidR="00F35462" w:rsidRDefault="00F35462" w:rsidP="00F35462">
      <w:pPr>
        <w:pStyle w:val="NoSpacing"/>
        <w:jc w:val="both"/>
        <w:rPr>
          <w:rFonts w:cs="Times New Roman"/>
          <w:szCs w:val="24"/>
        </w:rPr>
      </w:pPr>
    </w:p>
    <w:p w14:paraId="4BF0F8E8" w14:textId="77777777" w:rsidR="00F35462" w:rsidRDefault="00F35462" w:rsidP="00F35462">
      <w:pPr>
        <w:pStyle w:val="NoSpacing"/>
        <w:jc w:val="both"/>
        <w:rPr>
          <w:rFonts w:cs="Times New Roman"/>
          <w:szCs w:val="24"/>
        </w:rPr>
      </w:pPr>
    </w:p>
    <w:p w14:paraId="7689BAC3" w14:textId="77777777" w:rsidR="00F35462" w:rsidRDefault="00F35462" w:rsidP="00F3546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October 2022</w:t>
      </w:r>
    </w:p>
    <w:p w14:paraId="15A363A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89811" w14:textId="77777777" w:rsidR="00F35462" w:rsidRDefault="00F35462" w:rsidP="009139A6">
      <w:r>
        <w:separator/>
      </w:r>
    </w:p>
  </w:endnote>
  <w:endnote w:type="continuationSeparator" w:id="0">
    <w:p w14:paraId="1812C6F8" w14:textId="77777777" w:rsidR="00F35462" w:rsidRDefault="00F354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3B9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D8B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5D4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2B232" w14:textId="77777777" w:rsidR="00F35462" w:rsidRDefault="00F35462" w:rsidP="009139A6">
      <w:r>
        <w:separator/>
      </w:r>
    </w:p>
  </w:footnote>
  <w:footnote w:type="continuationSeparator" w:id="0">
    <w:p w14:paraId="4DDEBE65" w14:textId="77777777" w:rsidR="00F35462" w:rsidRDefault="00F354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7AF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20A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4E5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46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3546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6A22D"/>
  <w15:chartTrackingRefBased/>
  <w15:docId w15:val="{C41726D3-4FDF-4E40-A186-46F32EF8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354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2022-12-19T10:58:00Z</dcterms:created>
  <dcterms:modified xsi:type="dcterms:W3CDTF">2022-12-19T10:59:00Z</dcterms:modified>
</cp:coreProperties>
</file>